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8259F" w:rsidRPr="00B8259F">
        <w:rPr>
          <w:rFonts w:eastAsia="Arial"/>
          <w:b/>
          <w:kern w:val="3"/>
          <w:sz w:val="24"/>
          <w:szCs w:val="24"/>
          <w:lang w:eastAsia="zh-CN"/>
        </w:rPr>
        <w:t>г.Арск, ул.Зайнуллина, д.11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8259F" w:rsidRDefault="0010435B" w:rsidP="00B8259F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00199" w:rsidRPr="0010019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DA4E64" w:rsidRPr="00DA4E64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8259F" w:rsidRPr="00B8259F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4E64" w:rsidRPr="00DA4E64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8259F" w:rsidRPr="00B8259F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DA4E64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DA4E64" w:rsidRPr="00DA4E64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B825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8259F" w:rsidRPr="00B8259F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8259F" w:rsidRPr="00B8259F">
        <w:rPr>
          <w:b/>
          <w:bCs/>
          <w:color w:val="000000"/>
          <w:kern w:val="3"/>
          <w:sz w:val="24"/>
          <w:szCs w:val="24"/>
          <w:lang w:eastAsia="zh-CN" w:bidi="hi-IN"/>
        </w:rPr>
        <w:t>67 531,51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8259F" w:rsidRPr="00B8259F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0199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259F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A4E64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AC1E-208F-4848-A410-A54B2D97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312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2024-06-18T12:16:00Z</dcterms:created>
  <dcterms:modified xsi:type="dcterms:W3CDTF">2024-07-01T10:24:00Z</dcterms:modified>
</cp:coreProperties>
</file>